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3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123"/>
        <w:gridCol w:w="1887"/>
        <w:gridCol w:w="1392"/>
        <w:gridCol w:w="283"/>
        <w:gridCol w:w="1559"/>
        <w:gridCol w:w="1449"/>
        <w:gridCol w:w="11"/>
        <w:gridCol w:w="1106"/>
      </w:tblGrid>
      <w:tr w:rsidR="0019355D" w:rsidTr="00BB7AF0">
        <w:trPr>
          <w:trHeight w:val="1246"/>
        </w:trPr>
        <w:tc>
          <w:tcPr>
            <w:tcW w:w="834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9355D" w:rsidRDefault="0019355D" w:rsidP="00BB7AF0">
            <w:pPr>
              <w:tabs>
                <w:tab w:val="left" w:pos="5085"/>
              </w:tabs>
              <w:spacing w:line="440" w:lineRule="exact"/>
              <w:jc w:val="both"/>
              <w:rPr>
                <w:sz w:val="28"/>
                <w:szCs w:val="28"/>
              </w:rPr>
            </w:pPr>
            <w:r w:rsidRPr="00BB7AF0">
              <w:rPr>
                <w:rFonts w:hint="eastAsia"/>
                <w:sz w:val="28"/>
                <w:szCs w:val="28"/>
              </w:rPr>
              <w:t>附件：</w:t>
            </w:r>
          </w:p>
          <w:p w:rsidR="0019355D" w:rsidRPr="00BB7AF0" w:rsidRDefault="0019355D" w:rsidP="00BB7AF0">
            <w:pPr>
              <w:tabs>
                <w:tab w:val="left" w:pos="5085"/>
              </w:tabs>
              <w:spacing w:line="440" w:lineRule="exact"/>
              <w:jc w:val="center"/>
              <w:rPr>
                <w:sz w:val="32"/>
                <w:szCs w:val="32"/>
              </w:rPr>
            </w:pPr>
            <w:r w:rsidRPr="00BB7AF0">
              <w:rPr>
                <w:rFonts w:hint="eastAsia"/>
                <w:sz w:val="32"/>
                <w:szCs w:val="32"/>
              </w:rPr>
              <w:t>南漳县校外培训机构基本情况一览表</w:t>
            </w:r>
          </w:p>
        </w:tc>
      </w:tr>
      <w:tr w:rsidR="0019355D" w:rsidTr="00BB7AF0">
        <w:trPr>
          <w:trHeight w:val="769"/>
        </w:trPr>
        <w:tc>
          <w:tcPr>
            <w:tcW w:w="8344" w:type="dxa"/>
            <w:gridSpan w:val="9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持有办学许可证的</w:t>
            </w:r>
            <w:r w:rsidRPr="00DC20DD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16</w:t>
            </w:r>
            <w:r w:rsidRPr="00DC20DD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所</w:t>
            </w:r>
          </w:p>
        </w:tc>
      </w:tr>
      <w:tr w:rsidR="0019355D" w:rsidTr="00DC20DD">
        <w:trPr>
          <w:trHeight w:val="779"/>
        </w:trPr>
        <w:tc>
          <w:tcPr>
            <w:tcW w:w="534" w:type="dxa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序号</w:t>
            </w:r>
          </w:p>
        </w:tc>
        <w:tc>
          <w:tcPr>
            <w:tcW w:w="201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学校名称</w:t>
            </w:r>
          </w:p>
        </w:tc>
        <w:tc>
          <w:tcPr>
            <w:tcW w:w="1675" w:type="dxa"/>
            <w:gridSpan w:val="2"/>
            <w:vAlign w:val="center"/>
          </w:tcPr>
          <w:p w:rsidR="0019355D" w:rsidRPr="00DC20DD" w:rsidRDefault="0019355D">
            <w:pPr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举办者姓名</w:t>
            </w:r>
          </w:p>
        </w:tc>
        <w:tc>
          <w:tcPr>
            <w:tcW w:w="1559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详细地址</w:t>
            </w:r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联系方式</w:t>
            </w:r>
          </w:p>
        </w:tc>
        <w:tc>
          <w:tcPr>
            <w:tcW w:w="1106" w:type="dxa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培训类别</w:t>
            </w:r>
          </w:p>
        </w:tc>
      </w:tr>
      <w:tr w:rsidR="0019355D" w:rsidTr="00DC20DD">
        <w:trPr>
          <w:trHeight w:val="763"/>
        </w:trPr>
        <w:tc>
          <w:tcPr>
            <w:tcW w:w="534" w:type="dxa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</w:t>
            </w:r>
          </w:p>
        </w:tc>
        <w:tc>
          <w:tcPr>
            <w:tcW w:w="201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小桔灯教育培训学校</w:t>
            </w:r>
          </w:p>
        </w:tc>
        <w:tc>
          <w:tcPr>
            <w:tcW w:w="1675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熊</w:t>
            </w:r>
            <w:r w:rsidRPr="00DC20DD">
              <w:rPr>
                <w:rFonts w:ascii="仿宋" w:eastAsia="仿宋" w:hAnsi="仿宋"/>
                <w:bCs/>
                <w:sz w:val="21"/>
                <w:szCs w:val="21"/>
              </w:rPr>
              <w:t xml:space="preserve">  </w:t>
            </w: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萍</w:t>
            </w:r>
          </w:p>
        </w:tc>
        <w:tc>
          <w:tcPr>
            <w:tcW w:w="1559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新时代广场二楼</w:t>
            </w:r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bCs/>
                <w:sz w:val="21"/>
                <w:szCs w:val="21"/>
              </w:rPr>
              <w:t>15997189281</w:t>
            </w:r>
          </w:p>
        </w:tc>
        <w:tc>
          <w:tcPr>
            <w:tcW w:w="1106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文化类</w:t>
            </w:r>
          </w:p>
        </w:tc>
      </w:tr>
      <w:tr w:rsidR="0019355D" w:rsidTr="00DC20DD">
        <w:tc>
          <w:tcPr>
            <w:tcW w:w="534" w:type="dxa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2</w:t>
            </w:r>
          </w:p>
        </w:tc>
        <w:tc>
          <w:tcPr>
            <w:tcW w:w="201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实创职校</w:t>
            </w:r>
          </w:p>
        </w:tc>
        <w:tc>
          <w:tcPr>
            <w:tcW w:w="1675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全应菊</w:t>
            </w:r>
          </w:p>
        </w:tc>
        <w:tc>
          <w:tcPr>
            <w:tcW w:w="1559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农机公司对面科技馆院内</w:t>
            </w:r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bCs/>
                <w:sz w:val="21"/>
                <w:szCs w:val="21"/>
              </w:rPr>
              <w:t>18972217123</w:t>
            </w:r>
          </w:p>
        </w:tc>
        <w:tc>
          <w:tcPr>
            <w:tcW w:w="1106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文化类</w:t>
            </w:r>
          </w:p>
        </w:tc>
      </w:tr>
      <w:tr w:rsidR="0019355D" w:rsidTr="00DC20DD">
        <w:tc>
          <w:tcPr>
            <w:tcW w:w="534" w:type="dxa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3</w:t>
            </w:r>
          </w:p>
        </w:tc>
        <w:tc>
          <w:tcPr>
            <w:tcW w:w="201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圣禾教育</w:t>
            </w:r>
          </w:p>
        </w:tc>
        <w:tc>
          <w:tcPr>
            <w:tcW w:w="1675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司</w:t>
            </w:r>
            <w:r w:rsidRPr="00DC20DD">
              <w:rPr>
                <w:rFonts w:ascii="仿宋" w:eastAsia="仿宋" w:hAnsi="仿宋"/>
                <w:bCs/>
                <w:sz w:val="21"/>
                <w:szCs w:val="21"/>
              </w:rPr>
              <w:t xml:space="preserve">  </w:t>
            </w: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娟</w:t>
            </w:r>
          </w:p>
        </w:tc>
        <w:tc>
          <w:tcPr>
            <w:tcW w:w="1559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便河社区四楼</w:t>
            </w:r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bCs/>
                <w:sz w:val="21"/>
                <w:szCs w:val="21"/>
              </w:rPr>
              <w:t>18871021077</w:t>
            </w:r>
          </w:p>
        </w:tc>
        <w:tc>
          <w:tcPr>
            <w:tcW w:w="1106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文化类</w:t>
            </w:r>
          </w:p>
        </w:tc>
      </w:tr>
      <w:tr w:rsidR="0019355D" w:rsidTr="00DC20DD">
        <w:tc>
          <w:tcPr>
            <w:tcW w:w="534" w:type="dxa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4</w:t>
            </w:r>
          </w:p>
        </w:tc>
        <w:tc>
          <w:tcPr>
            <w:tcW w:w="201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神州教育学校</w:t>
            </w:r>
          </w:p>
        </w:tc>
        <w:tc>
          <w:tcPr>
            <w:tcW w:w="1675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冷</w:t>
            </w:r>
            <w:r w:rsidRPr="00DC20DD">
              <w:rPr>
                <w:rFonts w:ascii="仿宋" w:eastAsia="仿宋" w:hAnsi="仿宋"/>
                <w:bCs/>
                <w:sz w:val="21"/>
                <w:szCs w:val="21"/>
              </w:rPr>
              <w:t xml:space="preserve">  </w:t>
            </w: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月</w:t>
            </w:r>
          </w:p>
        </w:tc>
        <w:tc>
          <w:tcPr>
            <w:tcW w:w="1559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水镜路</w:t>
            </w:r>
            <w:r w:rsidRPr="00DC20DD">
              <w:rPr>
                <w:rFonts w:ascii="仿宋" w:eastAsia="仿宋" w:hAnsi="仿宋"/>
                <w:bCs/>
                <w:sz w:val="21"/>
                <w:szCs w:val="21"/>
              </w:rPr>
              <w:t>558</w:t>
            </w: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号工商局院内</w:t>
            </w:r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bCs/>
                <w:sz w:val="21"/>
                <w:szCs w:val="21"/>
              </w:rPr>
              <w:t>18674126528</w:t>
            </w:r>
          </w:p>
        </w:tc>
        <w:tc>
          <w:tcPr>
            <w:tcW w:w="1106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文化类</w:t>
            </w:r>
          </w:p>
        </w:tc>
      </w:tr>
      <w:tr w:rsidR="0019355D" w:rsidTr="00DC20DD">
        <w:tc>
          <w:tcPr>
            <w:tcW w:w="534" w:type="dxa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5</w:t>
            </w:r>
          </w:p>
        </w:tc>
        <w:tc>
          <w:tcPr>
            <w:tcW w:w="201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爱学习教育培训学校</w:t>
            </w:r>
          </w:p>
        </w:tc>
        <w:tc>
          <w:tcPr>
            <w:tcW w:w="1675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邓丽</w:t>
            </w:r>
          </w:p>
        </w:tc>
        <w:tc>
          <w:tcPr>
            <w:tcW w:w="1559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便河村党群服务中心</w:t>
            </w:r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13972075206</w:t>
            </w:r>
          </w:p>
        </w:tc>
        <w:tc>
          <w:tcPr>
            <w:tcW w:w="1106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文化类</w:t>
            </w:r>
          </w:p>
        </w:tc>
      </w:tr>
      <w:tr w:rsidR="0019355D" w:rsidTr="00DC20DD">
        <w:tc>
          <w:tcPr>
            <w:tcW w:w="534" w:type="dxa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6</w:t>
            </w:r>
          </w:p>
        </w:tc>
        <w:tc>
          <w:tcPr>
            <w:tcW w:w="201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金话筒艺术培训中心</w:t>
            </w:r>
          </w:p>
        </w:tc>
        <w:tc>
          <w:tcPr>
            <w:tcW w:w="1675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谢其东</w:t>
            </w:r>
          </w:p>
        </w:tc>
        <w:tc>
          <w:tcPr>
            <w:tcW w:w="1559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职教中心五楼</w:t>
            </w:r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bCs/>
                <w:sz w:val="21"/>
                <w:szCs w:val="21"/>
              </w:rPr>
              <w:t>13807278116</w:t>
            </w:r>
          </w:p>
        </w:tc>
        <w:tc>
          <w:tcPr>
            <w:tcW w:w="1106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文化类</w:t>
            </w:r>
          </w:p>
        </w:tc>
      </w:tr>
      <w:tr w:rsidR="0019355D" w:rsidTr="00DC20DD">
        <w:tc>
          <w:tcPr>
            <w:tcW w:w="534" w:type="dxa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7</w:t>
            </w:r>
          </w:p>
        </w:tc>
        <w:tc>
          <w:tcPr>
            <w:tcW w:w="201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博士帽教育培训学校</w:t>
            </w:r>
          </w:p>
        </w:tc>
        <w:tc>
          <w:tcPr>
            <w:tcW w:w="1675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陈丹</w:t>
            </w:r>
          </w:p>
        </w:tc>
        <w:tc>
          <w:tcPr>
            <w:tcW w:w="1559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南漳县易家巷</w:t>
            </w:r>
            <w:r w:rsidRPr="00DC20DD">
              <w:rPr>
                <w:rFonts w:ascii="仿宋" w:eastAsia="仿宋" w:hAnsi="仿宋"/>
                <w:bCs/>
                <w:sz w:val="21"/>
                <w:szCs w:val="21"/>
              </w:rPr>
              <w:t>17</w:t>
            </w: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号</w:t>
            </w:r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bCs/>
                <w:sz w:val="21"/>
                <w:szCs w:val="21"/>
              </w:rPr>
              <w:t>13476363918</w:t>
            </w:r>
          </w:p>
        </w:tc>
        <w:tc>
          <w:tcPr>
            <w:tcW w:w="1106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文化类</w:t>
            </w:r>
          </w:p>
        </w:tc>
      </w:tr>
      <w:tr w:rsidR="0019355D" w:rsidTr="00DC20DD">
        <w:tc>
          <w:tcPr>
            <w:tcW w:w="534" w:type="dxa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8</w:t>
            </w:r>
          </w:p>
        </w:tc>
        <w:tc>
          <w:tcPr>
            <w:tcW w:w="201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南漳县百人教育</w:t>
            </w:r>
          </w:p>
        </w:tc>
        <w:tc>
          <w:tcPr>
            <w:tcW w:w="1675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刘德明</w:t>
            </w:r>
          </w:p>
        </w:tc>
        <w:tc>
          <w:tcPr>
            <w:tcW w:w="1559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职教中心四楼</w:t>
            </w:r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bCs/>
                <w:sz w:val="21"/>
                <w:szCs w:val="21"/>
              </w:rPr>
              <w:t>15871051555</w:t>
            </w:r>
          </w:p>
        </w:tc>
        <w:tc>
          <w:tcPr>
            <w:tcW w:w="1106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文化类</w:t>
            </w:r>
          </w:p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</w:p>
        </w:tc>
      </w:tr>
      <w:tr w:rsidR="0019355D" w:rsidTr="00DC20DD">
        <w:tc>
          <w:tcPr>
            <w:tcW w:w="534" w:type="dxa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9</w:t>
            </w:r>
          </w:p>
        </w:tc>
        <w:tc>
          <w:tcPr>
            <w:tcW w:w="201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新思维培训中心</w:t>
            </w:r>
          </w:p>
        </w:tc>
        <w:tc>
          <w:tcPr>
            <w:tcW w:w="1675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付</w:t>
            </w:r>
            <w:r w:rsidRPr="00DC20DD">
              <w:rPr>
                <w:rFonts w:ascii="仿宋" w:eastAsia="仿宋" w:hAnsi="仿宋"/>
                <w:sz w:val="21"/>
                <w:szCs w:val="21"/>
              </w:rPr>
              <w:t xml:space="preserve">  </w:t>
            </w:r>
            <w:r w:rsidRPr="00DC20DD">
              <w:rPr>
                <w:rFonts w:ascii="仿宋" w:eastAsia="仿宋" w:hAnsi="仿宋" w:hint="eastAsia"/>
                <w:sz w:val="21"/>
                <w:szCs w:val="21"/>
              </w:rPr>
              <w:t>怡</w:t>
            </w:r>
          </w:p>
        </w:tc>
        <w:tc>
          <w:tcPr>
            <w:tcW w:w="1559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万山路新时代广场二楼</w:t>
            </w:r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18071765000</w:t>
            </w:r>
          </w:p>
        </w:tc>
        <w:tc>
          <w:tcPr>
            <w:tcW w:w="1106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体艺类</w:t>
            </w:r>
          </w:p>
        </w:tc>
      </w:tr>
      <w:tr w:rsidR="0019355D" w:rsidTr="00DC20DD">
        <w:tc>
          <w:tcPr>
            <w:tcW w:w="534" w:type="dxa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10</w:t>
            </w:r>
          </w:p>
        </w:tc>
        <w:tc>
          <w:tcPr>
            <w:tcW w:w="201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星海卓乐艺术培训学校</w:t>
            </w:r>
          </w:p>
        </w:tc>
        <w:tc>
          <w:tcPr>
            <w:tcW w:w="1675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沈冬兰</w:t>
            </w:r>
          </w:p>
        </w:tc>
        <w:tc>
          <w:tcPr>
            <w:tcW w:w="1559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农行对面建筑公司院内</w:t>
            </w:r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13597460559</w:t>
            </w:r>
          </w:p>
        </w:tc>
        <w:tc>
          <w:tcPr>
            <w:tcW w:w="1106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体艺类</w:t>
            </w:r>
          </w:p>
        </w:tc>
      </w:tr>
      <w:tr w:rsidR="0019355D" w:rsidTr="00DC20DD">
        <w:tc>
          <w:tcPr>
            <w:tcW w:w="534" w:type="dxa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11</w:t>
            </w:r>
          </w:p>
        </w:tc>
        <w:tc>
          <w:tcPr>
            <w:tcW w:w="201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舞飞扬舞蹈培训学校</w:t>
            </w:r>
          </w:p>
        </w:tc>
        <w:tc>
          <w:tcPr>
            <w:tcW w:w="1675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赵中娇</w:t>
            </w:r>
          </w:p>
        </w:tc>
        <w:tc>
          <w:tcPr>
            <w:tcW w:w="1559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金漳大厦</w:t>
            </w:r>
            <w:r w:rsidRPr="00DC20DD">
              <w:rPr>
                <w:rFonts w:ascii="仿宋" w:eastAsia="仿宋" w:hAnsi="仿宋"/>
                <w:sz w:val="21"/>
                <w:szCs w:val="21"/>
              </w:rPr>
              <w:t>8</w:t>
            </w:r>
            <w:r w:rsidRPr="00DC20DD">
              <w:rPr>
                <w:rFonts w:ascii="仿宋" w:eastAsia="仿宋" w:hAnsi="仿宋" w:hint="eastAsia"/>
                <w:sz w:val="21"/>
                <w:szCs w:val="21"/>
              </w:rPr>
              <w:t>楼</w:t>
            </w:r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15172577296</w:t>
            </w:r>
          </w:p>
        </w:tc>
        <w:tc>
          <w:tcPr>
            <w:tcW w:w="1106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体艺类</w:t>
            </w:r>
          </w:p>
        </w:tc>
      </w:tr>
      <w:tr w:rsidR="0019355D" w:rsidTr="00DC20DD">
        <w:tc>
          <w:tcPr>
            <w:tcW w:w="534" w:type="dxa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12</w:t>
            </w:r>
          </w:p>
        </w:tc>
        <w:tc>
          <w:tcPr>
            <w:tcW w:w="201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翠艺舞蹈钢琴培训学校</w:t>
            </w:r>
          </w:p>
        </w:tc>
        <w:tc>
          <w:tcPr>
            <w:tcW w:w="1675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刘道翠</w:t>
            </w:r>
          </w:p>
        </w:tc>
        <w:tc>
          <w:tcPr>
            <w:tcW w:w="1559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买多购东二楼</w:t>
            </w:r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18972229469</w:t>
            </w:r>
          </w:p>
        </w:tc>
        <w:tc>
          <w:tcPr>
            <w:tcW w:w="1106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体艺类</w:t>
            </w:r>
          </w:p>
        </w:tc>
      </w:tr>
      <w:tr w:rsidR="0019355D" w:rsidTr="00DC20DD">
        <w:tc>
          <w:tcPr>
            <w:tcW w:w="534" w:type="dxa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13</w:t>
            </w:r>
          </w:p>
        </w:tc>
        <w:tc>
          <w:tcPr>
            <w:tcW w:w="201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艺江月舞蹈培训中心</w:t>
            </w:r>
          </w:p>
        </w:tc>
        <w:tc>
          <w:tcPr>
            <w:tcW w:w="1675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朱江月</w:t>
            </w:r>
          </w:p>
        </w:tc>
        <w:tc>
          <w:tcPr>
            <w:tcW w:w="1559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新华书店院内</w:t>
            </w:r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15872229289</w:t>
            </w:r>
          </w:p>
        </w:tc>
        <w:tc>
          <w:tcPr>
            <w:tcW w:w="1106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体艺类</w:t>
            </w:r>
          </w:p>
        </w:tc>
      </w:tr>
      <w:tr w:rsidR="0019355D" w:rsidTr="00DC20DD">
        <w:tc>
          <w:tcPr>
            <w:tcW w:w="534" w:type="dxa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14</w:t>
            </w:r>
          </w:p>
        </w:tc>
        <w:tc>
          <w:tcPr>
            <w:tcW w:w="201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荣儿舞蹈艺术学校</w:t>
            </w:r>
          </w:p>
        </w:tc>
        <w:tc>
          <w:tcPr>
            <w:tcW w:w="1675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张</w:t>
            </w:r>
            <w:r w:rsidRPr="00DC20DD">
              <w:rPr>
                <w:rFonts w:ascii="仿宋" w:eastAsia="仿宋" w:hAnsi="仿宋"/>
                <w:sz w:val="21"/>
                <w:szCs w:val="21"/>
              </w:rPr>
              <w:t xml:space="preserve">  </w:t>
            </w:r>
            <w:r w:rsidRPr="00DC20DD">
              <w:rPr>
                <w:rFonts w:ascii="仿宋" w:eastAsia="仿宋" w:hAnsi="仿宋" w:hint="eastAsia"/>
                <w:sz w:val="21"/>
                <w:szCs w:val="21"/>
              </w:rPr>
              <w:t>荣</w:t>
            </w:r>
          </w:p>
        </w:tc>
        <w:tc>
          <w:tcPr>
            <w:tcW w:w="1559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武安镇原服装厂二楼、三楼</w:t>
            </w:r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15172694285</w:t>
            </w:r>
          </w:p>
        </w:tc>
        <w:tc>
          <w:tcPr>
            <w:tcW w:w="1106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体艺类</w:t>
            </w:r>
          </w:p>
        </w:tc>
      </w:tr>
      <w:tr w:rsidR="0019355D" w:rsidTr="00DC20DD">
        <w:trPr>
          <w:trHeight w:val="894"/>
        </w:trPr>
        <w:tc>
          <w:tcPr>
            <w:tcW w:w="534" w:type="dxa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15</w:t>
            </w:r>
          </w:p>
        </w:tc>
        <w:tc>
          <w:tcPr>
            <w:tcW w:w="201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南漳县弘星跆拳道馆</w:t>
            </w:r>
          </w:p>
        </w:tc>
        <w:tc>
          <w:tcPr>
            <w:tcW w:w="1675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崔红星</w:t>
            </w:r>
          </w:p>
        </w:tc>
        <w:tc>
          <w:tcPr>
            <w:tcW w:w="1559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时代广场、买多购二楼</w:t>
            </w:r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13487127933</w:t>
            </w:r>
          </w:p>
        </w:tc>
        <w:tc>
          <w:tcPr>
            <w:tcW w:w="1106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体艺类</w:t>
            </w:r>
          </w:p>
        </w:tc>
      </w:tr>
      <w:tr w:rsidR="0019355D" w:rsidTr="00DC20DD">
        <w:trPr>
          <w:trHeight w:val="1017"/>
        </w:trPr>
        <w:tc>
          <w:tcPr>
            <w:tcW w:w="534" w:type="dxa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16</w:t>
            </w:r>
          </w:p>
        </w:tc>
        <w:tc>
          <w:tcPr>
            <w:tcW w:w="201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启航体育培训中心</w:t>
            </w:r>
          </w:p>
        </w:tc>
        <w:tc>
          <w:tcPr>
            <w:tcW w:w="1675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韩中生</w:t>
            </w:r>
          </w:p>
        </w:tc>
        <w:tc>
          <w:tcPr>
            <w:tcW w:w="1559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文笔峰桥头</w:t>
            </w:r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15872239510</w:t>
            </w:r>
          </w:p>
        </w:tc>
        <w:tc>
          <w:tcPr>
            <w:tcW w:w="1106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体艺类</w:t>
            </w:r>
          </w:p>
        </w:tc>
      </w:tr>
      <w:tr w:rsidR="0019355D" w:rsidTr="00DC20DD">
        <w:trPr>
          <w:trHeight w:val="632"/>
        </w:trPr>
        <w:tc>
          <w:tcPr>
            <w:tcW w:w="8344" w:type="dxa"/>
            <w:gridSpan w:val="9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未取得办学许可证的</w:t>
            </w:r>
            <w:r w:rsidRPr="00DC20DD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59</w:t>
            </w:r>
            <w:r w:rsidRPr="00DC20DD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所</w:t>
            </w:r>
          </w:p>
        </w:tc>
      </w:tr>
      <w:tr w:rsidR="0019355D" w:rsidTr="00DC20DD"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17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魔耳英语培训学校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毛细凤</w:t>
            </w:r>
          </w:p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842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金凤朝阳广场</w:t>
            </w:r>
          </w:p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460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13617105760</w:t>
            </w:r>
          </w:p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106" w:type="dxa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文化类</w:t>
            </w:r>
          </w:p>
        </w:tc>
      </w:tr>
      <w:tr w:rsidR="0019355D" w:rsidTr="00DC20DD"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18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新希望培训学校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黄忠朝</w:t>
            </w: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文庙路老印刷场内</w:t>
            </w:r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13581419815</w:t>
            </w:r>
          </w:p>
        </w:tc>
        <w:tc>
          <w:tcPr>
            <w:tcW w:w="1106" w:type="dxa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文化类</w:t>
            </w:r>
          </w:p>
        </w:tc>
      </w:tr>
      <w:tr w:rsidR="0019355D" w:rsidTr="00DC20DD"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19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清大教育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杨言华</w:t>
            </w: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原社保局对面</w:t>
            </w:r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15871030833</w:t>
            </w:r>
          </w:p>
        </w:tc>
        <w:tc>
          <w:tcPr>
            <w:tcW w:w="1106" w:type="dxa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文化类</w:t>
            </w:r>
          </w:p>
        </w:tc>
      </w:tr>
      <w:tr w:rsidR="0019355D" w:rsidTr="00DC20DD"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20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健南培训学校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都正树</w:t>
            </w: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城北小学对面</w:t>
            </w:r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13227553988</w:t>
            </w:r>
          </w:p>
        </w:tc>
        <w:tc>
          <w:tcPr>
            <w:tcW w:w="1106" w:type="dxa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文化类</w:t>
            </w:r>
          </w:p>
        </w:tc>
      </w:tr>
      <w:tr w:rsidR="0019355D" w:rsidTr="00DC20DD"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21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昂力英语培训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黄忠萍</w:t>
            </w: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财校对面合心酒店四楼</w:t>
            </w:r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18972088895</w:t>
            </w:r>
          </w:p>
        </w:tc>
        <w:tc>
          <w:tcPr>
            <w:tcW w:w="1106" w:type="dxa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文化类</w:t>
            </w:r>
          </w:p>
        </w:tc>
      </w:tr>
      <w:tr w:rsidR="0019355D" w:rsidTr="00DC20DD"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22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赛荣英语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王光春</w:t>
            </w: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政府院内</w:t>
            </w:r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18107107551</w:t>
            </w:r>
          </w:p>
        </w:tc>
        <w:tc>
          <w:tcPr>
            <w:tcW w:w="1106" w:type="dxa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文化类</w:t>
            </w:r>
          </w:p>
        </w:tc>
      </w:tr>
      <w:tr w:rsidR="0019355D" w:rsidTr="00DC20DD"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23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南漳县家教学校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赵德新</w:t>
            </w: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蓝天宾馆旁</w:t>
            </w:r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13177223388</w:t>
            </w:r>
          </w:p>
        </w:tc>
        <w:tc>
          <w:tcPr>
            <w:tcW w:w="1106" w:type="dxa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文化类</w:t>
            </w:r>
          </w:p>
        </w:tc>
      </w:tr>
      <w:tr w:rsidR="0019355D" w:rsidTr="00DC20DD"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24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梦翔教育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郭飞</w:t>
            </w: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工商局院内</w:t>
            </w:r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13797756031</w:t>
            </w:r>
          </w:p>
        </w:tc>
        <w:tc>
          <w:tcPr>
            <w:tcW w:w="1106" w:type="dxa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文化类</w:t>
            </w:r>
          </w:p>
        </w:tc>
      </w:tr>
      <w:tr w:rsidR="0019355D" w:rsidTr="00DC20DD"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25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启心教育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冯德娇</w:t>
            </w: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凤山路、土管所前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00"/>
                <w:attr w:name="UnitName" w:val="米"/>
              </w:smartTagPr>
              <w:r w:rsidRPr="00DC20DD">
                <w:rPr>
                  <w:rFonts w:ascii="仿宋" w:eastAsia="仿宋" w:hAnsi="仿宋"/>
                  <w:sz w:val="21"/>
                  <w:szCs w:val="21"/>
                </w:rPr>
                <w:t>500</w:t>
              </w:r>
              <w:r w:rsidRPr="00DC20DD">
                <w:rPr>
                  <w:rFonts w:ascii="仿宋" w:eastAsia="仿宋" w:hAnsi="仿宋" w:hint="eastAsia"/>
                  <w:sz w:val="21"/>
                  <w:szCs w:val="21"/>
                </w:rPr>
                <w:t>米</w:t>
              </w:r>
            </w:smartTag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15347282416</w:t>
            </w:r>
          </w:p>
        </w:tc>
        <w:tc>
          <w:tcPr>
            <w:tcW w:w="1106" w:type="dxa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文化类</w:t>
            </w:r>
          </w:p>
        </w:tc>
      </w:tr>
      <w:tr w:rsidR="0019355D" w:rsidTr="00DC20DD"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26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一优文化补习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杨猛</w:t>
            </w: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蓝天宾馆旁三楼</w:t>
            </w:r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13545325797</w:t>
            </w:r>
          </w:p>
        </w:tc>
        <w:tc>
          <w:tcPr>
            <w:tcW w:w="1106" w:type="dxa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文化类</w:t>
            </w:r>
          </w:p>
        </w:tc>
      </w:tr>
      <w:tr w:rsidR="0019355D" w:rsidTr="00DC20DD"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27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一加一教育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陈毅</w:t>
            </w: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明珠路</w:t>
            </w:r>
            <w:r w:rsidRPr="00DC20DD">
              <w:rPr>
                <w:rFonts w:ascii="仿宋" w:eastAsia="仿宋" w:hAnsi="仿宋"/>
                <w:sz w:val="21"/>
                <w:szCs w:val="21"/>
              </w:rPr>
              <w:t>2</w:t>
            </w:r>
            <w:r w:rsidRPr="00DC20DD">
              <w:rPr>
                <w:rFonts w:ascii="仿宋" w:eastAsia="仿宋" w:hAnsi="仿宋" w:hint="eastAsia"/>
                <w:sz w:val="21"/>
                <w:szCs w:val="21"/>
              </w:rPr>
              <w:t>－</w:t>
            </w:r>
            <w:r w:rsidRPr="00DC20DD">
              <w:rPr>
                <w:rFonts w:ascii="仿宋" w:eastAsia="仿宋" w:hAnsi="仿宋"/>
                <w:sz w:val="21"/>
                <w:szCs w:val="21"/>
              </w:rPr>
              <w:t>11</w:t>
            </w:r>
            <w:r w:rsidRPr="00DC20DD">
              <w:rPr>
                <w:rFonts w:ascii="仿宋" w:eastAsia="仿宋" w:hAnsi="仿宋" w:hint="eastAsia"/>
                <w:sz w:val="21"/>
                <w:szCs w:val="21"/>
              </w:rPr>
              <w:t>号</w:t>
            </w:r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18671083010</w:t>
            </w:r>
          </w:p>
        </w:tc>
        <w:tc>
          <w:tcPr>
            <w:tcW w:w="1106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文化类</w:t>
            </w:r>
          </w:p>
        </w:tc>
      </w:tr>
      <w:tr w:rsidR="0019355D" w:rsidTr="00DC20DD"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28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旭显教育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/>
                <w:bCs/>
                <w:sz w:val="21"/>
                <w:szCs w:val="21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便河街</w:t>
            </w:r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0710—5460065</w:t>
            </w:r>
          </w:p>
        </w:tc>
        <w:tc>
          <w:tcPr>
            <w:tcW w:w="1106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文化类</w:t>
            </w:r>
          </w:p>
        </w:tc>
      </w:tr>
      <w:tr w:rsidR="0019355D" w:rsidTr="00DC20DD"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29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小桔灯培训中心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熊萍</w:t>
            </w: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武安镇北关路</w:t>
            </w:r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15997189281</w:t>
            </w:r>
          </w:p>
        </w:tc>
        <w:tc>
          <w:tcPr>
            <w:tcW w:w="1106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文化类</w:t>
            </w:r>
          </w:p>
        </w:tc>
      </w:tr>
      <w:tr w:rsidR="0019355D" w:rsidTr="00DC20DD"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i/>
                <w:iCs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i/>
                <w:iCs/>
                <w:sz w:val="21"/>
                <w:szCs w:val="21"/>
              </w:rPr>
              <w:t>30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新起点培训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杨晓庆</w:t>
            </w: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九集镇爱家超市二楼</w:t>
            </w:r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13871610520</w:t>
            </w:r>
          </w:p>
        </w:tc>
        <w:tc>
          <w:tcPr>
            <w:tcW w:w="1106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文化类</w:t>
            </w:r>
          </w:p>
        </w:tc>
      </w:tr>
      <w:tr w:rsidR="0019355D" w:rsidTr="00DC20DD"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i/>
                <w:iCs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i/>
                <w:iCs/>
                <w:sz w:val="21"/>
                <w:szCs w:val="21"/>
              </w:rPr>
              <w:t>31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贝优特少儿培训中心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琚雪丽</w:t>
            </w: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九集镇新风街</w:t>
            </w:r>
            <w:r w:rsidRPr="00DC20DD">
              <w:rPr>
                <w:rFonts w:ascii="仿宋" w:eastAsia="仿宋" w:hAnsi="仿宋"/>
                <w:sz w:val="21"/>
                <w:szCs w:val="21"/>
              </w:rPr>
              <w:t>98</w:t>
            </w:r>
            <w:r w:rsidRPr="00DC20DD">
              <w:rPr>
                <w:rFonts w:ascii="仿宋" w:eastAsia="仿宋" w:hAnsi="仿宋" w:hint="eastAsia"/>
                <w:sz w:val="21"/>
                <w:szCs w:val="21"/>
              </w:rPr>
              <w:t>号</w:t>
            </w:r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106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文化类</w:t>
            </w:r>
          </w:p>
        </w:tc>
      </w:tr>
      <w:tr w:rsidR="0019355D" w:rsidTr="00DC20DD"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32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小燕子儿童美术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冷艳</w:t>
            </w: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洁云酒店院内</w:t>
            </w:r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13972207528</w:t>
            </w:r>
          </w:p>
        </w:tc>
        <w:tc>
          <w:tcPr>
            <w:tcW w:w="1106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艺术类</w:t>
            </w:r>
          </w:p>
        </w:tc>
      </w:tr>
      <w:tr w:rsidR="0019355D" w:rsidTr="00DC20DD"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33</w:t>
            </w:r>
          </w:p>
        </w:tc>
        <w:tc>
          <w:tcPr>
            <w:tcW w:w="1887" w:type="dxa"/>
            <w:vAlign w:val="center"/>
          </w:tcPr>
          <w:p w:rsidR="0019355D" w:rsidRPr="00DC20DD" w:rsidRDefault="0019355D">
            <w:pPr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少儿艺术培训中心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邹园园</w:t>
            </w: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城关土管所对面</w:t>
            </w:r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15608673866</w:t>
            </w:r>
          </w:p>
        </w:tc>
        <w:tc>
          <w:tcPr>
            <w:tcW w:w="1106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艺术类</w:t>
            </w:r>
          </w:p>
        </w:tc>
      </w:tr>
      <w:tr w:rsidR="0019355D" w:rsidTr="00DC20DD"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34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舞指音乐教室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曹勤燕</w:t>
            </w: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县实验小学旁边</w:t>
            </w:r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15997170233</w:t>
            </w:r>
          </w:p>
        </w:tc>
        <w:tc>
          <w:tcPr>
            <w:tcW w:w="1106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艺术类</w:t>
            </w:r>
          </w:p>
        </w:tc>
      </w:tr>
      <w:tr w:rsidR="0019355D" w:rsidTr="00DC20DD"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35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朗朗钢琴音乐教室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吴昊</w:t>
            </w: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凤凰花园对面，买多购二楼</w:t>
            </w:r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13797763007</w:t>
            </w:r>
          </w:p>
        </w:tc>
        <w:tc>
          <w:tcPr>
            <w:tcW w:w="1106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艺术类</w:t>
            </w:r>
          </w:p>
        </w:tc>
      </w:tr>
      <w:tr w:rsidR="0019355D" w:rsidTr="00DC20DD"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36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艺宁钢琴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宁仙</w:t>
            </w: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新时代广场二楼</w:t>
            </w:r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18672368087</w:t>
            </w:r>
          </w:p>
        </w:tc>
        <w:tc>
          <w:tcPr>
            <w:tcW w:w="1106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艺术类</w:t>
            </w:r>
          </w:p>
        </w:tc>
      </w:tr>
      <w:tr w:rsidR="0019355D" w:rsidTr="00DC20DD"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37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武鎮莎莎艺术学校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郑文文</w:t>
            </w: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武镇北关路</w:t>
            </w:r>
            <w:r w:rsidRPr="00DC20DD">
              <w:rPr>
                <w:rFonts w:ascii="仿宋" w:eastAsia="仿宋" w:hAnsi="仿宋"/>
                <w:bCs/>
                <w:sz w:val="21"/>
                <w:szCs w:val="21"/>
              </w:rPr>
              <w:t>80</w:t>
            </w: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号</w:t>
            </w:r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bCs/>
                <w:sz w:val="21"/>
                <w:szCs w:val="21"/>
              </w:rPr>
              <w:t>15207272626</w:t>
            </w:r>
          </w:p>
        </w:tc>
        <w:tc>
          <w:tcPr>
            <w:tcW w:w="1106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艺术类</w:t>
            </w:r>
          </w:p>
        </w:tc>
      </w:tr>
      <w:tr w:rsidR="0019355D" w:rsidTr="00DC20DD"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38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舒蕾阳光特长艺术培训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雷玲</w:t>
            </w: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武安镇洪山路</w:t>
            </w:r>
            <w:r w:rsidRPr="00DC20DD">
              <w:rPr>
                <w:rFonts w:ascii="仿宋" w:eastAsia="仿宋" w:hAnsi="仿宋"/>
                <w:bCs/>
                <w:sz w:val="21"/>
                <w:szCs w:val="21"/>
              </w:rPr>
              <w:t>134</w:t>
            </w: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号</w:t>
            </w:r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bCs/>
                <w:sz w:val="21"/>
                <w:szCs w:val="21"/>
              </w:rPr>
              <w:t>13597460887</w:t>
            </w:r>
          </w:p>
        </w:tc>
        <w:tc>
          <w:tcPr>
            <w:tcW w:w="1106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艺术类</w:t>
            </w:r>
          </w:p>
        </w:tc>
      </w:tr>
      <w:tr w:rsidR="0019355D" w:rsidTr="00DC20DD"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39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艺蓝舞蹈工作室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徐媛媛</w:t>
            </w: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买多购东二楼</w:t>
            </w:r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15271007909</w:t>
            </w:r>
          </w:p>
        </w:tc>
        <w:tc>
          <w:tcPr>
            <w:tcW w:w="1106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艺术类</w:t>
            </w:r>
          </w:p>
        </w:tc>
      </w:tr>
      <w:tr w:rsidR="0019355D" w:rsidTr="00DC20DD"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40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指尖美术学校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王梅</w:t>
            </w: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发改局楼上</w:t>
            </w:r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13597491698</w:t>
            </w:r>
          </w:p>
        </w:tc>
        <w:tc>
          <w:tcPr>
            <w:tcW w:w="1106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艺术类</w:t>
            </w:r>
          </w:p>
        </w:tc>
      </w:tr>
      <w:tr w:rsidR="0019355D" w:rsidTr="00DC20DD"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41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龙星国标舞培训中心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李小龙</w:t>
            </w: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买多购东二楼</w:t>
            </w:r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13677105477</w:t>
            </w:r>
          </w:p>
        </w:tc>
        <w:tc>
          <w:tcPr>
            <w:tcW w:w="1106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艺术类</w:t>
            </w:r>
          </w:p>
        </w:tc>
      </w:tr>
      <w:tr w:rsidR="0019355D" w:rsidTr="00DC20DD"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42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飞儿国际东方舞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赵攀飞</w:t>
            </w: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买多购东二楼</w:t>
            </w:r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15172618919</w:t>
            </w:r>
          </w:p>
        </w:tc>
        <w:tc>
          <w:tcPr>
            <w:tcW w:w="1106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艺术类</w:t>
            </w:r>
          </w:p>
        </w:tc>
      </w:tr>
      <w:tr w:rsidR="0019355D" w:rsidTr="00DC20DD"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43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星空国际标准舞学校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张</w:t>
            </w:r>
            <w:r w:rsidRPr="00DC20DD">
              <w:rPr>
                <w:rFonts w:ascii="仿宋" w:eastAsia="仿宋" w:hAnsi="仿宋"/>
                <w:sz w:val="21"/>
                <w:szCs w:val="21"/>
              </w:rPr>
              <w:t xml:space="preserve">  </w:t>
            </w:r>
            <w:r w:rsidRPr="00DC20DD">
              <w:rPr>
                <w:rFonts w:ascii="仿宋" w:eastAsia="仿宋" w:hAnsi="仿宋" w:hint="eastAsia"/>
                <w:sz w:val="21"/>
                <w:szCs w:val="21"/>
              </w:rPr>
              <w:t>舰</w:t>
            </w: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凤凰新城四栋</w:t>
            </w:r>
            <w:r w:rsidRPr="00DC20DD">
              <w:rPr>
                <w:rFonts w:ascii="仿宋" w:eastAsia="仿宋" w:hAnsi="仿宋"/>
                <w:sz w:val="21"/>
                <w:szCs w:val="21"/>
              </w:rPr>
              <w:t>16</w:t>
            </w:r>
            <w:r w:rsidRPr="00DC20DD">
              <w:rPr>
                <w:rFonts w:ascii="仿宋" w:eastAsia="仿宋" w:hAnsi="仿宋" w:hint="eastAsia"/>
                <w:sz w:val="21"/>
                <w:szCs w:val="21"/>
              </w:rPr>
              <w:t>层</w:t>
            </w:r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15872221518</w:t>
            </w:r>
          </w:p>
        </w:tc>
        <w:tc>
          <w:tcPr>
            <w:tcW w:w="1106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艺术类</w:t>
            </w:r>
          </w:p>
        </w:tc>
      </w:tr>
      <w:tr w:rsidR="0019355D" w:rsidTr="00DC20DD"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44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童心童画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杨晓庆</w:t>
            </w: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新时代广场二楼</w:t>
            </w:r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13871616520</w:t>
            </w:r>
          </w:p>
        </w:tc>
        <w:tc>
          <w:tcPr>
            <w:tcW w:w="1106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艺术类</w:t>
            </w:r>
          </w:p>
        </w:tc>
      </w:tr>
      <w:tr w:rsidR="0019355D" w:rsidTr="00DC20DD">
        <w:trPr>
          <w:trHeight w:val="422"/>
        </w:trPr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45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金凤凰舞蹈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王书勤</w:t>
            </w: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金凤朝阳</w:t>
            </w:r>
            <w:r w:rsidRPr="00DC20DD">
              <w:rPr>
                <w:rFonts w:ascii="仿宋" w:eastAsia="仿宋" w:hAnsi="仿宋"/>
                <w:sz w:val="21"/>
                <w:szCs w:val="21"/>
              </w:rPr>
              <w:t>11</w:t>
            </w:r>
            <w:r w:rsidRPr="00DC20DD">
              <w:rPr>
                <w:rFonts w:ascii="仿宋" w:eastAsia="仿宋" w:hAnsi="仿宋" w:hint="eastAsia"/>
                <w:sz w:val="21"/>
                <w:szCs w:val="21"/>
              </w:rPr>
              <w:t>楼</w:t>
            </w:r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18207278289</w:t>
            </w:r>
          </w:p>
        </w:tc>
        <w:tc>
          <w:tcPr>
            <w:tcW w:w="1106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艺术类</w:t>
            </w:r>
          </w:p>
        </w:tc>
      </w:tr>
      <w:tr w:rsidR="0019355D" w:rsidTr="00DC20DD"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46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一鸣画室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雷老师</w:t>
            </w: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计生委道前行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"/>
                <w:attr w:name="UnitName" w:val="米"/>
              </w:smartTagPr>
              <w:r w:rsidRPr="00DC20DD">
                <w:rPr>
                  <w:rFonts w:ascii="仿宋" w:eastAsia="仿宋" w:hAnsi="仿宋"/>
                  <w:sz w:val="21"/>
                  <w:szCs w:val="21"/>
                </w:rPr>
                <w:t>100</w:t>
              </w:r>
              <w:r w:rsidRPr="00DC20DD">
                <w:rPr>
                  <w:rFonts w:ascii="仿宋" w:eastAsia="仿宋" w:hAnsi="仿宋" w:hint="eastAsia"/>
                  <w:sz w:val="21"/>
                  <w:szCs w:val="21"/>
                </w:rPr>
                <w:t>米</w:t>
              </w:r>
            </w:smartTag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15926898167</w:t>
            </w:r>
          </w:p>
        </w:tc>
        <w:tc>
          <w:tcPr>
            <w:tcW w:w="1106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艺术类</w:t>
            </w:r>
          </w:p>
        </w:tc>
      </w:tr>
      <w:tr w:rsidR="0019355D" w:rsidTr="00DC20DD"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47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子云亭书画培训班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王诗丹</w:t>
            </w: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生资院内</w:t>
            </w:r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18071561333</w:t>
            </w:r>
          </w:p>
        </w:tc>
        <w:tc>
          <w:tcPr>
            <w:tcW w:w="1106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艺术类</w:t>
            </w:r>
          </w:p>
        </w:tc>
      </w:tr>
      <w:tr w:rsidR="0019355D" w:rsidTr="00DC20DD">
        <w:trPr>
          <w:trHeight w:val="351"/>
        </w:trPr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48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贝斯特教育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司娟</w:t>
            </w: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九集镇</w:t>
            </w:r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bCs/>
                <w:sz w:val="21"/>
                <w:szCs w:val="21"/>
              </w:rPr>
              <w:t>13972076759</w:t>
            </w:r>
          </w:p>
        </w:tc>
        <w:tc>
          <w:tcPr>
            <w:tcW w:w="1106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艺术类</w:t>
            </w:r>
          </w:p>
        </w:tc>
      </w:tr>
      <w:tr w:rsidR="0019355D" w:rsidTr="00DC20DD"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49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翰林苑艺术培训中心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覃正艳</w:t>
            </w: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武安镇沿河大道</w:t>
            </w:r>
            <w:r w:rsidRPr="00DC20DD">
              <w:rPr>
                <w:rFonts w:ascii="仿宋" w:eastAsia="仿宋" w:hAnsi="仿宋"/>
                <w:sz w:val="21"/>
                <w:szCs w:val="21"/>
              </w:rPr>
              <w:t>1</w:t>
            </w:r>
            <w:r w:rsidRPr="00DC20DD">
              <w:rPr>
                <w:rFonts w:ascii="仿宋" w:eastAsia="仿宋" w:hAnsi="仿宋" w:hint="eastAsia"/>
                <w:sz w:val="21"/>
                <w:szCs w:val="21"/>
              </w:rPr>
              <w:t>号楼</w:t>
            </w:r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13100776356</w:t>
            </w:r>
          </w:p>
        </w:tc>
        <w:tc>
          <w:tcPr>
            <w:tcW w:w="1106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艺术类</w:t>
            </w:r>
          </w:p>
        </w:tc>
      </w:tr>
      <w:tr w:rsidR="0019355D" w:rsidTr="00DC20DD"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50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舒蕾阳光艺术学校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王光华</w:t>
            </w: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武镇安集洪山路</w:t>
            </w:r>
            <w:r w:rsidRPr="00DC20DD">
              <w:rPr>
                <w:rFonts w:ascii="仿宋" w:eastAsia="仿宋" w:hAnsi="仿宋"/>
                <w:sz w:val="21"/>
                <w:szCs w:val="21"/>
              </w:rPr>
              <w:t>149</w:t>
            </w:r>
            <w:r w:rsidRPr="00DC20DD">
              <w:rPr>
                <w:rFonts w:ascii="仿宋" w:eastAsia="仿宋" w:hAnsi="仿宋" w:hint="eastAsia"/>
                <w:sz w:val="21"/>
                <w:szCs w:val="21"/>
              </w:rPr>
              <w:t>号</w:t>
            </w:r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18272030610</w:t>
            </w:r>
          </w:p>
        </w:tc>
        <w:tc>
          <w:tcPr>
            <w:tcW w:w="1106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艺术类</w:t>
            </w:r>
          </w:p>
        </w:tc>
      </w:tr>
      <w:tr w:rsidR="0019355D" w:rsidTr="00DC20DD"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51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舞飞扬舞蹈学校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朱红梅</w:t>
            </w: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武镇潘龙路</w:t>
            </w:r>
            <w:r w:rsidRPr="00DC20DD">
              <w:rPr>
                <w:rFonts w:ascii="仿宋" w:eastAsia="仿宋" w:hAnsi="仿宋"/>
                <w:sz w:val="21"/>
                <w:szCs w:val="21"/>
              </w:rPr>
              <w:t>16</w:t>
            </w:r>
            <w:r w:rsidRPr="00DC20DD">
              <w:rPr>
                <w:rFonts w:ascii="仿宋" w:eastAsia="仿宋" w:hAnsi="仿宋" w:hint="eastAsia"/>
                <w:sz w:val="21"/>
                <w:szCs w:val="21"/>
              </w:rPr>
              <w:t>号</w:t>
            </w:r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13227587268</w:t>
            </w:r>
          </w:p>
        </w:tc>
        <w:tc>
          <w:tcPr>
            <w:tcW w:w="1106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艺术类</w:t>
            </w:r>
          </w:p>
        </w:tc>
      </w:tr>
      <w:tr w:rsidR="0019355D" w:rsidTr="00DC20DD"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52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楚歌琴行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徐军杰</w:t>
            </w: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武镇伏虎路</w:t>
            </w:r>
            <w:r w:rsidRPr="00DC20DD">
              <w:rPr>
                <w:rFonts w:ascii="仿宋" w:eastAsia="仿宋" w:hAnsi="仿宋"/>
                <w:sz w:val="21"/>
                <w:szCs w:val="21"/>
              </w:rPr>
              <w:t>30-1</w:t>
            </w:r>
            <w:r w:rsidRPr="00DC20DD">
              <w:rPr>
                <w:rFonts w:ascii="仿宋" w:eastAsia="仿宋" w:hAnsi="仿宋" w:hint="eastAsia"/>
                <w:sz w:val="21"/>
                <w:szCs w:val="21"/>
              </w:rPr>
              <w:t>号</w:t>
            </w:r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17371057984</w:t>
            </w:r>
          </w:p>
        </w:tc>
        <w:tc>
          <w:tcPr>
            <w:tcW w:w="1106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艺术类</w:t>
            </w:r>
          </w:p>
        </w:tc>
      </w:tr>
      <w:tr w:rsidR="0019355D" w:rsidTr="00DC20DD"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53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三原色画室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武安镇</w:t>
            </w:r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18772100671</w:t>
            </w:r>
          </w:p>
        </w:tc>
        <w:tc>
          <w:tcPr>
            <w:tcW w:w="1106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艺术类</w:t>
            </w:r>
          </w:p>
        </w:tc>
      </w:tr>
      <w:tr w:rsidR="0019355D" w:rsidTr="00DC20DD"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54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牧童文化艺术</w:t>
            </w:r>
          </w:p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中心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胡艳丽</w:t>
            </w: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清河区清凤街文化艺术</w:t>
            </w:r>
          </w:p>
        </w:tc>
        <w:tc>
          <w:tcPr>
            <w:tcW w:w="1460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18986354965</w:t>
            </w:r>
          </w:p>
        </w:tc>
        <w:tc>
          <w:tcPr>
            <w:tcW w:w="1106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艺术类</w:t>
            </w:r>
          </w:p>
        </w:tc>
      </w:tr>
      <w:tr w:rsidR="0019355D" w:rsidTr="00DC20DD">
        <w:trPr>
          <w:trHeight w:val="539"/>
        </w:trPr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55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征途素质教育拓展中心</w:t>
            </w:r>
          </w:p>
        </w:tc>
        <w:tc>
          <w:tcPr>
            <w:tcW w:w="1392" w:type="dxa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匡海山</w:t>
            </w: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19355D">
            <w:pPr>
              <w:ind w:firstLineChars="200" w:firstLine="31680"/>
              <w:jc w:val="both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玉印路</w:t>
            </w:r>
          </w:p>
        </w:tc>
        <w:tc>
          <w:tcPr>
            <w:tcW w:w="1460" w:type="dxa"/>
            <w:gridSpan w:val="2"/>
          </w:tcPr>
          <w:p w:rsidR="0019355D" w:rsidRPr="00DC20DD" w:rsidRDefault="0019355D" w:rsidP="00DC20DD">
            <w:pPr>
              <w:jc w:val="both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13508664473</w:t>
            </w:r>
          </w:p>
        </w:tc>
        <w:tc>
          <w:tcPr>
            <w:tcW w:w="1106" w:type="dxa"/>
          </w:tcPr>
          <w:p w:rsidR="0019355D" w:rsidRPr="00DC20DD" w:rsidRDefault="0019355D" w:rsidP="00DC20DD">
            <w:pPr>
              <w:jc w:val="both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艺术类</w:t>
            </w:r>
          </w:p>
        </w:tc>
      </w:tr>
      <w:tr w:rsidR="0019355D" w:rsidTr="00DC20DD"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56</w:t>
            </w:r>
          </w:p>
        </w:tc>
        <w:tc>
          <w:tcPr>
            <w:tcW w:w="1887" w:type="dxa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传奇武道管</w:t>
            </w:r>
          </w:p>
        </w:tc>
        <w:tc>
          <w:tcPr>
            <w:tcW w:w="1392" w:type="dxa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陈岚威</w:t>
            </w:r>
          </w:p>
        </w:tc>
        <w:tc>
          <w:tcPr>
            <w:tcW w:w="1842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水镜大道</w:t>
            </w:r>
            <w:r w:rsidRPr="00DC20DD">
              <w:rPr>
                <w:rFonts w:ascii="仿宋" w:eastAsia="仿宋" w:hAnsi="仿宋"/>
                <w:sz w:val="21"/>
                <w:szCs w:val="21"/>
              </w:rPr>
              <w:t>407</w:t>
            </w:r>
            <w:r w:rsidRPr="00DC20DD">
              <w:rPr>
                <w:rFonts w:ascii="仿宋" w:eastAsia="仿宋" w:hAnsi="仿宋" w:hint="eastAsia"/>
                <w:sz w:val="21"/>
                <w:szCs w:val="21"/>
              </w:rPr>
              <w:t>号</w:t>
            </w:r>
          </w:p>
        </w:tc>
        <w:tc>
          <w:tcPr>
            <w:tcW w:w="1460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13907271321</w:t>
            </w:r>
          </w:p>
        </w:tc>
        <w:tc>
          <w:tcPr>
            <w:tcW w:w="1106" w:type="dxa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体育类</w:t>
            </w:r>
          </w:p>
        </w:tc>
      </w:tr>
      <w:tr w:rsidR="0019355D" w:rsidTr="00DC20DD"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57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蓝天托管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孙贵英</w:t>
            </w: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美联对面日升澡堂院内</w:t>
            </w:r>
          </w:p>
        </w:tc>
        <w:tc>
          <w:tcPr>
            <w:tcW w:w="1449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bCs/>
                <w:sz w:val="21"/>
                <w:szCs w:val="21"/>
              </w:rPr>
              <w:t>18727052682</w:t>
            </w:r>
          </w:p>
        </w:tc>
        <w:tc>
          <w:tcPr>
            <w:tcW w:w="1117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托管类</w:t>
            </w:r>
          </w:p>
        </w:tc>
      </w:tr>
      <w:tr w:rsidR="0019355D" w:rsidTr="00DC20DD">
        <w:trPr>
          <w:trHeight w:val="437"/>
        </w:trPr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58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小博士托管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柏海潮</w:t>
            </w: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金凤朝阳背后</w:t>
            </w:r>
          </w:p>
        </w:tc>
        <w:tc>
          <w:tcPr>
            <w:tcW w:w="1449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bCs/>
                <w:sz w:val="21"/>
                <w:szCs w:val="21"/>
              </w:rPr>
              <w:t>13687294208</w:t>
            </w:r>
          </w:p>
        </w:tc>
        <w:tc>
          <w:tcPr>
            <w:tcW w:w="1117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托管类</w:t>
            </w:r>
          </w:p>
        </w:tc>
      </w:tr>
      <w:tr w:rsidR="0019355D" w:rsidTr="00DC20DD">
        <w:trPr>
          <w:trHeight w:val="407"/>
        </w:trPr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59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贝斯特托管中心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江金花</w:t>
            </w: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红红火火酒店后</w:t>
            </w:r>
          </w:p>
        </w:tc>
        <w:tc>
          <w:tcPr>
            <w:tcW w:w="1449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bCs/>
                <w:sz w:val="21"/>
                <w:szCs w:val="21"/>
              </w:rPr>
              <w:t>13657105346</w:t>
            </w:r>
          </w:p>
        </w:tc>
        <w:tc>
          <w:tcPr>
            <w:tcW w:w="1117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托管类</w:t>
            </w:r>
          </w:p>
        </w:tc>
      </w:tr>
      <w:tr w:rsidR="0019355D" w:rsidTr="00DC20DD">
        <w:trPr>
          <w:trHeight w:val="362"/>
        </w:trPr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60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启航托管中心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欧阳双</w:t>
            </w: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老国税局家属院</w:t>
            </w:r>
          </w:p>
        </w:tc>
        <w:tc>
          <w:tcPr>
            <w:tcW w:w="1449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bCs/>
                <w:sz w:val="21"/>
                <w:szCs w:val="21"/>
              </w:rPr>
              <w:t>13487150568</w:t>
            </w:r>
          </w:p>
        </w:tc>
        <w:tc>
          <w:tcPr>
            <w:tcW w:w="1117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托管类</w:t>
            </w:r>
          </w:p>
        </w:tc>
      </w:tr>
      <w:tr w:rsidR="0019355D" w:rsidTr="00DC20DD">
        <w:trPr>
          <w:trHeight w:val="507"/>
        </w:trPr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61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子加学堂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赵凡</w:t>
            </w: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徐庶庙</w:t>
            </w:r>
            <w:r w:rsidRPr="00DC20DD">
              <w:rPr>
                <w:rFonts w:ascii="仿宋" w:eastAsia="仿宋" w:hAnsi="仿宋"/>
                <w:bCs/>
                <w:sz w:val="21"/>
                <w:szCs w:val="21"/>
              </w:rPr>
              <w:t>6</w:t>
            </w: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组</w:t>
            </w:r>
          </w:p>
        </w:tc>
        <w:tc>
          <w:tcPr>
            <w:tcW w:w="1449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bCs/>
                <w:sz w:val="21"/>
                <w:szCs w:val="21"/>
              </w:rPr>
              <w:t>15871025720</w:t>
            </w:r>
          </w:p>
        </w:tc>
        <w:tc>
          <w:tcPr>
            <w:tcW w:w="1117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托管类</w:t>
            </w:r>
          </w:p>
        </w:tc>
      </w:tr>
      <w:tr w:rsidR="0019355D" w:rsidTr="00DC20DD">
        <w:trPr>
          <w:trHeight w:val="436"/>
        </w:trPr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62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小博士托管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陈燕</w:t>
            </w: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南漳易家巷</w:t>
            </w:r>
            <w:r w:rsidRPr="00DC20DD">
              <w:rPr>
                <w:rFonts w:ascii="仿宋" w:eastAsia="仿宋" w:hAnsi="仿宋"/>
                <w:bCs/>
                <w:sz w:val="21"/>
                <w:szCs w:val="21"/>
              </w:rPr>
              <w:t>17</w:t>
            </w: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号</w:t>
            </w:r>
          </w:p>
        </w:tc>
        <w:tc>
          <w:tcPr>
            <w:tcW w:w="1449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bCs/>
                <w:sz w:val="21"/>
                <w:szCs w:val="21"/>
              </w:rPr>
              <w:t>15071566320</w:t>
            </w:r>
          </w:p>
        </w:tc>
        <w:tc>
          <w:tcPr>
            <w:tcW w:w="1117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托管类</w:t>
            </w:r>
          </w:p>
        </w:tc>
      </w:tr>
      <w:tr w:rsidR="0019355D" w:rsidTr="00DC20DD">
        <w:trPr>
          <w:trHeight w:val="397"/>
        </w:trPr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63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起点托管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王海叶</w:t>
            </w: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金凤朝阳背后</w:t>
            </w:r>
          </w:p>
        </w:tc>
        <w:tc>
          <w:tcPr>
            <w:tcW w:w="1449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bCs/>
                <w:sz w:val="21"/>
                <w:szCs w:val="21"/>
              </w:rPr>
              <w:t>13597529197</w:t>
            </w:r>
          </w:p>
        </w:tc>
        <w:tc>
          <w:tcPr>
            <w:tcW w:w="1117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托管类</w:t>
            </w:r>
          </w:p>
        </w:tc>
      </w:tr>
      <w:tr w:rsidR="0019355D" w:rsidTr="00DC20DD">
        <w:trPr>
          <w:trHeight w:val="377"/>
        </w:trPr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64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启蒙托管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全老师</w:t>
            </w: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金凤朝阳背后</w:t>
            </w:r>
          </w:p>
        </w:tc>
        <w:tc>
          <w:tcPr>
            <w:tcW w:w="1449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bCs/>
                <w:sz w:val="21"/>
                <w:szCs w:val="21"/>
              </w:rPr>
              <w:t>13329869446</w:t>
            </w:r>
          </w:p>
        </w:tc>
        <w:tc>
          <w:tcPr>
            <w:tcW w:w="1117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托管类</w:t>
            </w:r>
          </w:p>
        </w:tc>
      </w:tr>
      <w:tr w:rsidR="0019355D" w:rsidTr="00DC20DD"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65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阳光托管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陈艳丽</w:t>
            </w: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财校对面</w:t>
            </w:r>
          </w:p>
        </w:tc>
        <w:tc>
          <w:tcPr>
            <w:tcW w:w="1449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bCs/>
                <w:sz w:val="21"/>
                <w:szCs w:val="21"/>
              </w:rPr>
              <w:t>15997181166</w:t>
            </w:r>
          </w:p>
        </w:tc>
        <w:tc>
          <w:tcPr>
            <w:tcW w:w="1117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托管类</w:t>
            </w:r>
          </w:p>
        </w:tc>
      </w:tr>
      <w:tr w:rsidR="0019355D" w:rsidTr="00DC20DD"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66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金庙托管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陈敏</w:t>
            </w: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金庙路</w:t>
            </w:r>
            <w:r w:rsidRPr="00DC20DD">
              <w:rPr>
                <w:rFonts w:ascii="仿宋" w:eastAsia="仿宋" w:hAnsi="仿宋"/>
                <w:bCs/>
                <w:sz w:val="21"/>
                <w:szCs w:val="21"/>
              </w:rPr>
              <w:t>83</w:t>
            </w: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号</w:t>
            </w:r>
          </w:p>
        </w:tc>
        <w:tc>
          <w:tcPr>
            <w:tcW w:w="1449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bCs/>
                <w:sz w:val="21"/>
                <w:szCs w:val="21"/>
              </w:rPr>
              <w:t>15072280276</w:t>
            </w:r>
          </w:p>
        </w:tc>
        <w:tc>
          <w:tcPr>
            <w:tcW w:w="1117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托管类</w:t>
            </w:r>
          </w:p>
        </w:tc>
      </w:tr>
      <w:tr w:rsidR="0019355D" w:rsidTr="00DC20DD"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67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徐老师托管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徐明媚</w:t>
            </w: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金庙路</w:t>
            </w:r>
          </w:p>
        </w:tc>
        <w:tc>
          <w:tcPr>
            <w:tcW w:w="1449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bCs/>
                <w:sz w:val="21"/>
                <w:szCs w:val="21"/>
              </w:rPr>
              <w:t>15971163065</w:t>
            </w:r>
          </w:p>
        </w:tc>
        <w:tc>
          <w:tcPr>
            <w:tcW w:w="1117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托管类</w:t>
            </w:r>
          </w:p>
        </w:tc>
      </w:tr>
      <w:tr w:rsidR="0019355D" w:rsidTr="00DC20DD"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68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金太阳辅导托管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朱明翠</w:t>
            </w: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县实小旁边</w:t>
            </w:r>
          </w:p>
        </w:tc>
        <w:tc>
          <w:tcPr>
            <w:tcW w:w="1449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bCs/>
                <w:sz w:val="21"/>
                <w:szCs w:val="21"/>
              </w:rPr>
              <w:t>15971059115</w:t>
            </w:r>
          </w:p>
        </w:tc>
        <w:tc>
          <w:tcPr>
            <w:tcW w:w="1117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托管类</w:t>
            </w:r>
          </w:p>
        </w:tc>
      </w:tr>
      <w:tr w:rsidR="0019355D" w:rsidTr="00DC20DD"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69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向日葵教育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县实小对面</w:t>
            </w:r>
          </w:p>
        </w:tc>
        <w:tc>
          <w:tcPr>
            <w:tcW w:w="1449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bCs/>
                <w:sz w:val="21"/>
                <w:szCs w:val="21"/>
              </w:rPr>
              <w:t>13387227328</w:t>
            </w:r>
          </w:p>
        </w:tc>
        <w:tc>
          <w:tcPr>
            <w:tcW w:w="1117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托管类</w:t>
            </w:r>
          </w:p>
        </w:tc>
      </w:tr>
      <w:tr w:rsidR="0019355D" w:rsidTr="00DC20DD"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70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红领巾辅导中心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杨琴</w:t>
            </w: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金庙中学旁</w:t>
            </w:r>
          </w:p>
        </w:tc>
        <w:tc>
          <w:tcPr>
            <w:tcW w:w="1449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bCs/>
                <w:sz w:val="21"/>
                <w:szCs w:val="21"/>
              </w:rPr>
              <w:t>15997228779</w:t>
            </w:r>
          </w:p>
        </w:tc>
        <w:tc>
          <w:tcPr>
            <w:tcW w:w="1117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托管类</w:t>
            </w:r>
          </w:p>
        </w:tc>
      </w:tr>
      <w:tr w:rsidR="0019355D" w:rsidTr="00DC20DD">
        <w:trPr>
          <w:trHeight w:val="392"/>
        </w:trPr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71</w:t>
            </w:r>
          </w:p>
        </w:tc>
        <w:tc>
          <w:tcPr>
            <w:tcW w:w="1887" w:type="dxa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新苗托管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郭园长</w:t>
            </w: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金庙路</w:t>
            </w:r>
          </w:p>
        </w:tc>
        <w:tc>
          <w:tcPr>
            <w:tcW w:w="1449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bCs/>
                <w:sz w:val="21"/>
                <w:szCs w:val="21"/>
              </w:rPr>
              <w:t>18908676631</w:t>
            </w:r>
          </w:p>
        </w:tc>
        <w:tc>
          <w:tcPr>
            <w:tcW w:w="1117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托管类</w:t>
            </w:r>
          </w:p>
        </w:tc>
      </w:tr>
      <w:tr w:rsidR="0019355D" w:rsidTr="00DC20DD"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72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金钥匙学校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武安镇</w:t>
            </w:r>
          </w:p>
        </w:tc>
        <w:tc>
          <w:tcPr>
            <w:tcW w:w="1449" w:type="dxa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（装修中）</w:t>
            </w:r>
          </w:p>
        </w:tc>
        <w:tc>
          <w:tcPr>
            <w:tcW w:w="1117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托管类</w:t>
            </w:r>
          </w:p>
        </w:tc>
      </w:tr>
      <w:tr w:rsidR="0019355D" w:rsidTr="00DC20DD">
        <w:trPr>
          <w:trHeight w:val="332"/>
        </w:trPr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73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春蕾辅导中心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方毅</w:t>
            </w: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武安镇北关路</w:t>
            </w:r>
          </w:p>
        </w:tc>
        <w:tc>
          <w:tcPr>
            <w:tcW w:w="1449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13697104053</w:t>
            </w:r>
          </w:p>
        </w:tc>
        <w:tc>
          <w:tcPr>
            <w:tcW w:w="1117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sz w:val="21"/>
                <w:szCs w:val="21"/>
              </w:rPr>
              <w:t>托管类</w:t>
            </w:r>
          </w:p>
        </w:tc>
      </w:tr>
      <w:tr w:rsidR="0019355D" w:rsidTr="00DC20DD">
        <w:trPr>
          <w:trHeight w:val="392"/>
        </w:trPr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sz w:val="21"/>
                <w:szCs w:val="21"/>
              </w:rPr>
              <w:t>74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新希望托管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刘红玲</w:t>
            </w: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九集镇小大门右</w:t>
            </w:r>
          </w:p>
        </w:tc>
        <w:tc>
          <w:tcPr>
            <w:tcW w:w="1449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bCs/>
                <w:sz w:val="21"/>
                <w:szCs w:val="21"/>
              </w:rPr>
              <w:t>15507276523</w:t>
            </w:r>
          </w:p>
        </w:tc>
        <w:tc>
          <w:tcPr>
            <w:tcW w:w="1117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托管类</w:t>
            </w:r>
          </w:p>
        </w:tc>
      </w:tr>
      <w:tr w:rsidR="0019355D" w:rsidTr="00DC20DD">
        <w:trPr>
          <w:trHeight w:val="552"/>
        </w:trPr>
        <w:tc>
          <w:tcPr>
            <w:tcW w:w="657" w:type="dxa"/>
            <w:gridSpan w:val="2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bookmarkStart w:id="0" w:name="_GoBack"/>
            <w:bookmarkEnd w:id="0"/>
            <w:r w:rsidRPr="00DC20DD">
              <w:rPr>
                <w:rFonts w:ascii="仿宋" w:eastAsia="仿宋" w:hAnsi="仿宋"/>
                <w:sz w:val="21"/>
                <w:szCs w:val="21"/>
              </w:rPr>
              <w:t>75</w:t>
            </w:r>
          </w:p>
        </w:tc>
        <w:tc>
          <w:tcPr>
            <w:tcW w:w="1887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育才教育托管</w:t>
            </w:r>
          </w:p>
        </w:tc>
        <w:tc>
          <w:tcPr>
            <w:tcW w:w="1392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窦德国</w:t>
            </w:r>
          </w:p>
        </w:tc>
        <w:tc>
          <w:tcPr>
            <w:tcW w:w="1842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九集镇小大门右</w:t>
            </w:r>
          </w:p>
        </w:tc>
        <w:tc>
          <w:tcPr>
            <w:tcW w:w="1449" w:type="dxa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/>
                <w:bCs/>
                <w:sz w:val="21"/>
                <w:szCs w:val="21"/>
              </w:rPr>
              <w:t>13886285039</w:t>
            </w:r>
          </w:p>
        </w:tc>
        <w:tc>
          <w:tcPr>
            <w:tcW w:w="1117" w:type="dxa"/>
            <w:gridSpan w:val="2"/>
            <w:vAlign w:val="center"/>
          </w:tcPr>
          <w:p w:rsidR="0019355D" w:rsidRPr="00DC20DD" w:rsidRDefault="0019355D" w:rsidP="00DC20DD">
            <w:pPr>
              <w:jc w:val="center"/>
              <w:rPr>
                <w:rFonts w:ascii="仿宋" w:eastAsia="仿宋" w:hAnsi="仿宋"/>
                <w:bCs/>
                <w:sz w:val="21"/>
                <w:szCs w:val="21"/>
              </w:rPr>
            </w:pPr>
            <w:r w:rsidRPr="00DC20DD">
              <w:rPr>
                <w:rFonts w:ascii="仿宋" w:eastAsia="仿宋" w:hAnsi="仿宋" w:hint="eastAsia"/>
                <w:bCs/>
                <w:sz w:val="21"/>
                <w:szCs w:val="21"/>
              </w:rPr>
              <w:t>托管类</w:t>
            </w:r>
          </w:p>
        </w:tc>
      </w:tr>
    </w:tbl>
    <w:p w:rsidR="0019355D" w:rsidRDefault="0019355D" w:rsidP="0019355D">
      <w:pPr>
        <w:tabs>
          <w:tab w:val="left" w:pos="894"/>
        </w:tabs>
        <w:ind w:leftChars="-150" w:left="31680" w:hangingChars="171" w:firstLine="31680"/>
        <w:rPr>
          <w:rFonts w:ascii="仿宋" w:eastAsia="仿宋" w:hAnsi="仿宋"/>
          <w:sz w:val="21"/>
          <w:szCs w:val="21"/>
        </w:rPr>
        <w:sectPr w:rsidR="0019355D">
          <w:footerReference w:type="default" r:id="rId6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19355D" w:rsidRDefault="0019355D">
      <w:pPr>
        <w:tabs>
          <w:tab w:val="left" w:pos="894"/>
        </w:tabs>
        <w:rPr>
          <w:rFonts w:ascii="仿宋" w:eastAsia="仿宋" w:hAnsi="仿宋"/>
          <w:sz w:val="21"/>
          <w:szCs w:val="21"/>
        </w:rPr>
      </w:pPr>
    </w:p>
    <w:sectPr w:rsidR="0019355D" w:rsidSect="00B00C01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355D" w:rsidRDefault="0019355D" w:rsidP="00B00C01">
      <w:r>
        <w:separator/>
      </w:r>
    </w:p>
  </w:endnote>
  <w:endnote w:type="continuationSeparator" w:id="0">
    <w:p w:rsidR="0019355D" w:rsidRDefault="0019355D" w:rsidP="00B00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roman"/>
    <w:notTrueType/>
    <w:pitch w:val="default"/>
    <w:sig w:usb0="00000003" w:usb1="00000000" w:usb2="00000000" w:usb3="00000000" w:csb0="00000001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55D" w:rsidRDefault="0019355D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60288;mso-wrap-style:none;mso-position-horizontal:center;mso-position-horizontal-relative:margin" filled="f" stroked="f">
          <v:textbox style="mso-fit-shape-to-text:t" inset="0,0,0,0">
            <w:txbxContent>
              <w:p w:rsidR="0019355D" w:rsidRDefault="0019355D">
                <w:pPr>
                  <w:pStyle w:val="Footer"/>
                </w:pPr>
                <w:fldSimple w:instr=" PAGE  \* MERGEFORMAT ">
                  <w:r>
                    <w:rPr>
                      <w:noProof/>
                    </w:rPr>
                    <w:t>3</w:t>
                  </w:r>
                </w:fldSimple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55D" w:rsidRDefault="0019355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355D" w:rsidRDefault="0019355D" w:rsidP="00B00C01">
      <w:r>
        <w:separator/>
      </w:r>
    </w:p>
  </w:footnote>
  <w:footnote w:type="continuationSeparator" w:id="0">
    <w:p w:rsidR="0019355D" w:rsidRDefault="0019355D" w:rsidP="00B00C0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72CE"/>
    <w:rsid w:val="0007193A"/>
    <w:rsid w:val="00091363"/>
    <w:rsid w:val="000951E6"/>
    <w:rsid w:val="00096076"/>
    <w:rsid w:val="000A09E7"/>
    <w:rsid w:val="000D58D2"/>
    <w:rsid w:val="000E728D"/>
    <w:rsid w:val="001128C7"/>
    <w:rsid w:val="00146873"/>
    <w:rsid w:val="0016657A"/>
    <w:rsid w:val="0019355D"/>
    <w:rsid w:val="001C1B5C"/>
    <w:rsid w:val="001E61EE"/>
    <w:rsid w:val="001E6F58"/>
    <w:rsid w:val="001F0875"/>
    <w:rsid w:val="00201EFC"/>
    <w:rsid w:val="00203F05"/>
    <w:rsid w:val="00213ADF"/>
    <w:rsid w:val="0021785D"/>
    <w:rsid w:val="00232B38"/>
    <w:rsid w:val="00275062"/>
    <w:rsid w:val="0029048D"/>
    <w:rsid w:val="00316745"/>
    <w:rsid w:val="00333EC5"/>
    <w:rsid w:val="003439E3"/>
    <w:rsid w:val="003629B1"/>
    <w:rsid w:val="003667D9"/>
    <w:rsid w:val="00366F10"/>
    <w:rsid w:val="00384317"/>
    <w:rsid w:val="003A24CA"/>
    <w:rsid w:val="003B0C4D"/>
    <w:rsid w:val="003B0C6A"/>
    <w:rsid w:val="003C43ED"/>
    <w:rsid w:val="003D35BA"/>
    <w:rsid w:val="004049CF"/>
    <w:rsid w:val="00415CA1"/>
    <w:rsid w:val="00420072"/>
    <w:rsid w:val="0042475C"/>
    <w:rsid w:val="004315D5"/>
    <w:rsid w:val="004351FD"/>
    <w:rsid w:val="00436B3F"/>
    <w:rsid w:val="00493C78"/>
    <w:rsid w:val="004A3C15"/>
    <w:rsid w:val="004D1B2B"/>
    <w:rsid w:val="004D7571"/>
    <w:rsid w:val="004E4827"/>
    <w:rsid w:val="004E7CA2"/>
    <w:rsid w:val="005200E3"/>
    <w:rsid w:val="00521A62"/>
    <w:rsid w:val="005405FE"/>
    <w:rsid w:val="00580F20"/>
    <w:rsid w:val="00590D10"/>
    <w:rsid w:val="005A7C22"/>
    <w:rsid w:val="005B5132"/>
    <w:rsid w:val="005D5E6F"/>
    <w:rsid w:val="005F005C"/>
    <w:rsid w:val="005F06F5"/>
    <w:rsid w:val="005F528C"/>
    <w:rsid w:val="00605477"/>
    <w:rsid w:val="00607B16"/>
    <w:rsid w:val="00615408"/>
    <w:rsid w:val="00650EB7"/>
    <w:rsid w:val="0065125F"/>
    <w:rsid w:val="0065432A"/>
    <w:rsid w:val="00655572"/>
    <w:rsid w:val="00674328"/>
    <w:rsid w:val="00685563"/>
    <w:rsid w:val="00686BAE"/>
    <w:rsid w:val="006966C3"/>
    <w:rsid w:val="006C72CE"/>
    <w:rsid w:val="006D3A52"/>
    <w:rsid w:val="006D440A"/>
    <w:rsid w:val="00701F18"/>
    <w:rsid w:val="00716362"/>
    <w:rsid w:val="00721F4E"/>
    <w:rsid w:val="00734B85"/>
    <w:rsid w:val="00743BE4"/>
    <w:rsid w:val="007648CD"/>
    <w:rsid w:val="00793999"/>
    <w:rsid w:val="007D0555"/>
    <w:rsid w:val="007D2900"/>
    <w:rsid w:val="007F1DF4"/>
    <w:rsid w:val="007F459D"/>
    <w:rsid w:val="00825007"/>
    <w:rsid w:val="00825CAF"/>
    <w:rsid w:val="00847484"/>
    <w:rsid w:val="00847635"/>
    <w:rsid w:val="0086245D"/>
    <w:rsid w:val="00874CE2"/>
    <w:rsid w:val="008A1830"/>
    <w:rsid w:val="008D30C0"/>
    <w:rsid w:val="008E0695"/>
    <w:rsid w:val="008F5467"/>
    <w:rsid w:val="008F58D3"/>
    <w:rsid w:val="0092727E"/>
    <w:rsid w:val="009372FB"/>
    <w:rsid w:val="009522A7"/>
    <w:rsid w:val="0098566C"/>
    <w:rsid w:val="0099791D"/>
    <w:rsid w:val="009E776A"/>
    <w:rsid w:val="00A00D67"/>
    <w:rsid w:val="00A02B19"/>
    <w:rsid w:val="00A037FE"/>
    <w:rsid w:val="00A15513"/>
    <w:rsid w:val="00A16676"/>
    <w:rsid w:val="00A171DD"/>
    <w:rsid w:val="00A34214"/>
    <w:rsid w:val="00A35F22"/>
    <w:rsid w:val="00A366BB"/>
    <w:rsid w:val="00A40EA3"/>
    <w:rsid w:val="00A70138"/>
    <w:rsid w:val="00A91C03"/>
    <w:rsid w:val="00AC78A4"/>
    <w:rsid w:val="00AD0070"/>
    <w:rsid w:val="00AE1139"/>
    <w:rsid w:val="00B00C01"/>
    <w:rsid w:val="00B057C3"/>
    <w:rsid w:val="00B069B3"/>
    <w:rsid w:val="00B14B49"/>
    <w:rsid w:val="00B326AF"/>
    <w:rsid w:val="00B66E93"/>
    <w:rsid w:val="00B7787A"/>
    <w:rsid w:val="00B81B03"/>
    <w:rsid w:val="00B8434B"/>
    <w:rsid w:val="00B93929"/>
    <w:rsid w:val="00BB7AF0"/>
    <w:rsid w:val="00BD0CB9"/>
    <w:rsid w:val="00BD1D81"/>
    <w:rsid w:val="00BE4293"/>
    <w:rsid w:val="00BF00AA"/>
    <w:rsid w:val="00BF5649"/>
    <w:rsid w:val="00C33B83"/>
    <w:rsid w:val="00C4119C"/>
    <w:rsid w:val="00C47F21"/>
    <w:rsid w:val="00C631C3"/>
    <w:rsid w:val="00C74BE3"/>
    <w:rsid w:val="00C87E19"/>
    <w:rsid w:val="00CF497D"/>
    <w:rsid w:val="00D12195"/>
    <w:rsid w:val="00D34EAF"/>
    <w:rsid w:val="00D44C9E"/>
    <w:rsid w:val="00DA777C"/>
    <w:rsid w:val="00DB234A"/>
    <w:rsid w:val="00DC20DD"/>
    <w:rsid w:val="00DD19E6"/>
    <w:rsid w:val="00E11D6F"/>
    <w:rsid w:val="00E1665B"/>
    <w:rsid w:val="00E96910"/>
    <w:rsid w:val="00EA3807"/>
    <w:rsid w:val="00EC1D00"/>
    <w:rsid w:val="00EC74D6"/>
    <w:rsid w:val="00ED6A9F"/>
    <w:rsid w:val="00EE47A3"/>
    <w:rsid w:val="00F24AB6"/>
    <w:rsid w:val="00F30A7D"/>
    <w:rsid w:val="00F409CA"/>
    <w:rsid w:val="00F40C42"/>
    <w:rsid w:val="00F63CD9"/>
    <w:rsid w:val="00F678C9"/>
    <w:rsid w:val="00F87867"/>
    <w:rsid w:val="00FA5462"/>
    <w:rsid w:val="00FA6097"/>
    <w:rsid w:val="00FD15C1"/>
    <w:rsid w:val="01363308"/>
    <w:rsid w:val="020D058B"/>
    <w:rsid w:val="02EB5B3A"/>
    <w:rsid w:val="03246D7E"/>
    <w:rsid w:val="039D2A8D"/>
    <w:rsid w:val="042019A1"/>
    <w:rsid w:val="04256037"/>
    <w:rsid w:val="04E128AC"/>
    <w:rsid w:val="05AC5B90"/>
    <w:rsid w:val="05AD77AB"/>
    <w:rsid w:val="05D45473"/>
    <w:rsid w:val="05F460EC"/>
    <w:rsid w:val="06A420D9"/>
    <w:rsid w:val="06E02B4D"/>
    <w:rsid w:val="07771F29"/>
    <w:rsid w:val="078722BC"/>
    <w:rsid w:val="07AE5E48"/>
    <w:rsid w:val="0900595F"/>
    <w:rsid w:val="09155018"/>
    <w:rsid w:val="09BF55AB"/>
    <w:rsid w:val="0A007A27"/>
    <w:rsid w:val="0A6A3ED1"/>
    <w:rsid w:val="0AB50718"/>
    <w:rsid w:val="0AE2420C"/>
    <w:rsid w:val="0B0C033A"/>
    <w:rsid w:val="0B4270DD"/>
    <w:rsid w:val="0C0D5F4B"/>
    <w:rsid w:val="0D3A0D56"/>
    <w:rsid w:val="0DBC43F5"/>
    <w:rsid w:val="0E914A0B"/>
    <w:rsid w:val="0E920C33"/>
    <w:rsid w:val="0F3861E7"/>
    <w:rsid w:val="0F982E8F"/>
    <w:rsid w:val="0FA03E5C"/>
    <w:rsid w:val="101E3971"/>
    <w:rsid w:val="102F0337"/>
    <w:rsid w:val="10D27680"/>
    <w:rsid w:val="11567363"/>
    <w:rsid w:val="11687261"/>
    <w:rsid w:val="11777B1B"/>
    <w:rsid w:val="119E3706"/>
    <w:rsid w:val="11B74E55"/>
    <w:rsid w:val="11F15A23"/>
    <w:rsid w:val="11F71803"/>
    <w:rsid w:val="126B77BB"/>
    <w:rsid w:val="12BC336B"/>
    <w:rsid w:val="12BF77B4"/>
    <w:rsid w:val="13DB0F3C"/>
    <w:rsid w:val="141E19BF"/>
    <w:rsid w:val="148C4455"/>
    <w:rsid w:val="14ED3D36"/>
    <w:rsid w:val="162C7A19"/>
    <w:rsid w:val="162F4E8F"/>
    <w:rsid w:val="16592BD2"/>
    <w:rsid w:val="16D32EA2"/>
    <w:rsid w:val="16DC4A8D"/>
    <w:rsid w:val="170B472F"/>
    <w:rsid w:val="175B4A50"/>
    <w:rsid w:val="17AD42C3"/>
    <w:rsid w:val="18226406"/>
    <w:rsid w:val="1834041C"/>
    <w:rsid w:val="18901E8C"/>
    <w:rsid w:val="19D55158"/>
    <w:rsid w:val="1A1A7905"/>
    <w:rsid w:val="1A275C2B"/>
    <w:rsid w:val="1A3C7ACD"/>
    <w:rsid w:val="1A733C20"/>
    <w:rsid w:val="1A8C6241"/>
    <w:rsid w:val="1B99251B"/>
    <w:rsid w:val="1C0448B7"/>
    <w:rsid w:val="1C095BD0"/>
    <w:rsid w:val="1C0F06D7"/>
    <w:rsid w:val="1C152423"/>
    <w:rsid w:val="1C18038E"/>
    <w:rsid w:val="1CF1065A"/>
    <w:rsid w:val="1CFE5C1A"/>
    <w:rsid w:val="1D806EC1"/>
    <w:rsid w:val="1D9849F5"/>
    <w:rsid w:val="1DB83FEF"/>
    <w:rsid w:val="1E667DB8"/>
    <w:rsid w:val="1EDD19C0"/>
    <w:rsid w:val="1EE6417C"/>
    <w:rsid w:val="1F4005A0"/>
    <w:rsid w:val="1F4E30DE"/>
    <w:rsid w:val="1F60616D"/>
    <w:rsid w:val="1FEF2839"/>
    <w:rsid w:val="20291CFB"/>
    <w:rsid w:val="208E7BD2"/>
    <w:rsid w:val="21033B44"/>
    <w:rsid w:val="210F26ED"/>
    <w:rsid w:val="212D344C"/>
    <w:rsid w:val="21576D3A"/>
    <w:rsid w:val="216756F7"/>
    <w:rsid w:val="22700E64"/>
    <w:rsid w:val="22A70A4C"/>
    <w:rsid w:val="230C65EB"/>
    <w:rsid w:val="23A6177D"/>
    <w:rsid w:val="23D57C05"/>
    <w:rsid w:val="24210751"/>
    <w:rsid w:val="242749E8"/>
    <w:rsid w:val="242C47E7"/>
    <w:rsid w:val="25E605EE"/>
    <w:rsid w:val="2603758C"/>
    <w:rsid w:val="26A45830"/>
    <w:rsid w:val="272929D7"/>
    <w:rsid w:val="276F082C"/>
    <w:rsid w:val="27AD7022"/>
    <w:rsid w:val="28150E10"/>
    <w:rsid w:val="28545ABE"/>
    <w:rsid w:val="28F20FB2"/>
    <w:rsid w:val="2A6814FA"/>
    <w:rsid w:val="2A9824CF"/>
    <w:rsid w:val="2ACE5CC0"/>
    <w:rsid w:val="2AF415AA"/>
    <w:rsid w:val="2B2666F6"/>
    <w:rsid w:val="2B4347FA"/>
    <w:rsid w:val="2B7D5A75"/>
    <w:rsid w:val="2BC904B8"/>
    <w:rsid w:val="2C204167"/>
    <w:rsid w:val="2C372C33"/>
    <w:rsid w:val="2ED669BE"/>
    <w:rsid w:val="2F671E73"/>
    <w:rsid w:val="2FC258D2"/>
    <w:rsid w:val="30030F61"/>
    <w:rsid w:val="30DD12C9"/>
    <w:rsid w:val="3142458B"/>
    <w:rsid w:val="316C7796"/>
    <w:rsid w:val="31830F61"/>
    <w:rsid w:val="3231797E"/>
    <w:rsid w:val="32CC6703"/>
    <w:rsid w:val="32D55488"/>
    <w:rsid w:val="33626787"/>
    <w:rsid w:val="338A5B89"/>
    <w:rsid w:val="33E0403A"/>
    <w:rsid w:val="33FA1EBE"/>
    <w:rsid w:val="34346BE3"/>
    <w:rsid w:val="346537B6"/>
    <w:rsid w:val="34C03A69"/>
    <w:rsid w:val="34C36F51"/>
    <w:rsid w:val="35581C4D"/>
    <w:rsid w:val="35993BC5"/>
    <w:rsid w:val="35D35524"/>
    <w:rsid w:val="35D50253"/>
    <w:rsid w:val="36AB0C6C"/>
    <w:rsid w:val="36C37DB5"/>
    <w:rsid w:val="377F1221"/>
    <w:rsid w:val="37B80C25"/>
    <w:rsid w:val="38047AF3"/>
    <w:rsid w:val="381062C0"/>
    <w:rsid w:val="387F02DB"/>
    <w:rsid w:val="397260D5"/>
    <w:rsid w:val="397C03C7"/>
    <w:rsid w:val="39803C43"/>
    <w:rsid w:val="398318D4"/>
    <w:rsid w:val="39AE65AA"/>
    <w:rsid w:val="39B40F4D"/>
    <w:rsid w:val="39DE6C00"/>
    <w:rsid w:val="39F81421"/>
    <w:rsid w:val="3A676B9F"/>
    <w:rsid w:val="3AB12A61"/>
    <w:rsid w:val="3AD433D6"/>
    <w:rsid w:val="3AE62BB9"/>
    <w:rsid w:val="3B4A6FCB"/>
    <w:rsid w:val="3BA07F29"/>
    <w:rsid w:val="3C0D7D4E"/>
    <w:rsid w:val="3D5C5BDB"/>
    <w:rsid w:val="3DF06808"/>
    <w:rsid w:val="3E4A1BB4"/>
    <w:rsid w:val="3E523BFB"/>
    <w:rsid w:val="3EBD799E"/>
    <w:rsid w:val="3F3760AA"/>
    <w:rsid w:val="3F4D5D4F"/>
    <w:rsid w:val="3FB720D9"/>
    <w:rsid w:val="407B3767"/>
    <w:rsid w:val="40B26FC6"/>
    <w:rsid w:val="41193C47"/>
    <w:rsid w:val="41614065"/>
    <w:rsid w:val="41B135D5"/>
    <w:rsid w:val="42172F67"/>
    <w:rsid w:val="4243336C"/>
    <w:rsid w:val="42590640"/>
    <w:rsid w:val="429E1DFF"/>
    <w:rsid w:val="42A36BC0"/>
    <w:rsid w:val="437C2907"/>
    <w:rsid w:val="43F122E7"/>
    <w:rsid w:val="43F6227E"/>
    <w:rsid w:val="44282A23"/>
    <w:rsid w:val="449F678E"/>
    <w:rsid w:val="44C16214"/>
    <w:rsid w:val="45D4785E"/>
    <w:rsid w:val="45EE4448"/>
    <w:rsid w:val="45F42A37"/>
    <w:rsid w:val="467B682F"/>
    <w:rsid w:val="47B85203"/>
    <w:rsid w:val="487D5EF0"/>
    <w:rsid w:val="48841D06"/>
    <w:rsid w:val="49A82CDD"/>
    <w:rsid w:val="4A4A2962"/>
    <w:rsid w:val="4A6E1004"/>
    <w:rsid w:val="4B6207D8"/>
    <w:rsid w:val="4C304AEE"/>
    <w:rsid w:val="4C525AB6"/>
    <w:rsid w:val="4C5F0693"/>
    <w:rsid w:val="4C6A492F"/>
    <w:rsid w:val="4D211A59"/>
    <w:rsid w:val="4D441320"/>
    <w:rsid w:val="4D8453FF"/>
    <w:rsid w:val="4DE9137D"/>
    <w:rsid w:val="4DF31D0C"/>
    <w:rsid w:val="4E7D442E"/>
    <w:rsid w:val="4F5D2D77"/>
    <w:rsid w:val="4FBA28DB"/>
    <w:rsid w:val="4FDC500B"/>
    <w:rsid w:val="507425E1"/>
    <w:rsid w:val="50AE33C0"/>
    <w:rsid w:val="5136794F"/>
    <w:rsid w:val="516174FC"/>
    <w:rsid w:val="540C6901"/>
    <w:rsid w:val="54757216"/>
    <w:rsid w:val="548614F9"/>
    <w:rsid w:val="548F4A32"/>
    <w:rsid w:val="54FE46E8"/>
    <w:rsid w:val="55674A44"/>
    <w:rsid w:val="557F511A"/>
    <w:rsid w:val="572658CB"/>
    <w:rsid w:val="572B13D0"/>
    <w:rsid w:val="57EA1728"/>
    <w:rsid w:val="595F103F"/>
    <w:rsid w:val="59B63B71"/>
    <w:rsid w:val="59E86891"/>
    <w:rsid w:val="59F01543"/>
    <w:rsid w:val="5A3F6123"/>
    <w:rsid w:val="5A503B56"/>
    <w:rsid w:val="5B815088"/>
    <w:rsid w:val="5BBE78BF"/>
    <w:rsid w:val="5BD54834"/>
    <w:rsid w:val="5C0457BB"/>
    <w:rsid w:val="5C384EDA"/>
    <w:rsid w:val="5C4133D0"/>
    <w:rsid w:val="5C5A5CB4"/>
    <w:rsid w:val="5DAC47ED"/>
    <w:rsid w:val="5EA0203C"/>
    <w:rsid w:val="5F0C7B1F"/>
    <w:rsid w:val="5F5C3E53"/>
    <w:rsid w:val="5F9B129D"/>
    <w:rsid w:val="610B5FA2"/>
    <w:rsid w:val="61703679"/>
    <w:rsid w:val="6290422D"/>
    <w:rsid w:val="62BD7D99"/>
    <w:rsid w:val="62F21C89"/>
    <w:rsid w:val="63EC69D2"/>
    <w:rsid w:val="64082447"/>
    <w:rsid w:val="643E63D9"/>
    <w:rsid w:val="64CE3DCA"/>
    <w:rsid w:val="652F1FE2"/>
    <w:rsid w:val="655867ED"/>
    <w:rsid w:val="65F15A3B"/>
    <w:rsid w:val="65F26CA1"/>
    <w:rsid w:val="66150B80"/>
    <w:rsid w:val="665D1204"/>
    <w:rsid w:val="66685FB4"/>
    <w:rsid w:val="666B31A1"/>
    <w:rsid w:val="66BF488D"/>
    <w:rsid w:val="67AC63D3"/>
    <w:rsid w:val="67BF7A2F"/>
    <w:rsid w:val="680C0EE8"/>
    <w:rsid w:val="68274F4E"/>
    <w:rsid w:val="68773F58"/>
    <w:rsid w:val="68B57E3C"/>
    <w:rsid w:val="691A2B91"/>
    <w:rsid w:val="69410EA7"/>
    <w:rsid w:val="699B4367"/>
    <w:rsid w:val="69C23CA0"/>
    <w:rsid w:val="69D127B6"/>
    <w:rsid w:val="69FE0AD8"/>
    <w:rsid w:val="6A61476B"/>
    <w:rsid w:val="6A6B2FBD"/>
    <w:rsid w:val="6B085658"/>
    <w:rsid w:val="6B185C50"/>
    <w:rsid w:val="6BE97E54"/>
    <w:rsid w:val="6C4D7FE0"/>
    <w:rsid w:val="6C6A03B0"/>
    <w:rsid w:val="6C833152"/>
    <w:rsid w:val="6CA44305"/>
    <w:rsid w:val="6CB41416"/>
    <w:rsid w:val="6CB728F5"/>
    <w:rsid w:val="6D281CA8"/>
    <w:rsid w:val="6D7A1ECD"/>
    <w:rsid w:val="6DAC6C0A"/>
    <w:rsid w:val="6E10325B"/>
    <w:rsid w:val="6EF62BF9"/>
    <w:rsid w:val="6FA12C81"/>
    <w:rsid w:val="6FC9569D"/>
    <w:rsid w:val="70310816"/>
    <w:rsid w:val="70C438F1"/>
    <w:rsid w:val="70D21FBE"/>
    <w:rsid w:val="70F03ED6"/>
    <w:rsid w:val="71011012"/>
    <w:rsid w:val="712168FE"/>
    <w:rsid w:val="725F6E50"/>
    <w:rsid w:val="726553E5"/>
    <w:rsid w:val="72BA4936"/>
    <w:rsid w:val="72E70372"/>
    <w:rsid w:val="72F51481"/>
    <w:rsid w:val="736265A4"/>
    <w:rsid w:val="737D6AAF"/>
    <w:rsid w:val="73C84B45"/>
    <w:rsid w:val="74431F28"/>
    <w:rsid w:val="747519A8"/>
    <w:rsid w:val="74906279"/>
    <w:rsid w:val="74A73969"/>
    <w:rsid w:val="74D47A77"/>
    <w:rsid w:val="74DC7AF1"/>
    <w:rsid w:val="753B7268"/>
    <w:rsid w:val="757C6E63"/>
    <w:rsid w:val="75811724"/>
    <w:rsid w:val="75F80118"/>
    <w:rsid w:val="760036EB"/>
    <w:rsid w:val="77C67B44"/>
    <w:rsid w:val="783E79AD"/>
    <w:rsid w:val="788D7C8E"/>
    <w:rsid w:val="78C762B3"/>
    <w:rsid w:val="78CD1D90"/>
    <w:rsid w:val="78D10DDE"/>
    <w:rsid w:val="794D4460"/>
    <w:rsid w:val="799E5B7C"/>
    <w:rsid w:val="7A6A0248"/>
    <w:rsid w:val="7B045CE7"/>
    <w:rsid w:val="7B626344"/>
    <w:rsid w:val="7B8E5D36"/>
    <w:rsid w:val="7BCD191F"/>
    <w:rsid w:val="7BE22D81"/>
    <w:rsid w:val="7D5D44B5"/>
    <w:rsid w:val="7D804E7A"/>
    <w:rsid w:val="7DE1537F"/>
    <w:rsid w:val="7DE86C19"/>
    <w:rsid w:val="7EB153E9"/>
    <w:rsid w:val="7FD41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C01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B00C0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00C01"/>
    <w:rPr>
      <w:rFonts w:ascii="宋体" w:eastAsia="宋体" w:hAnsi="宋体" w:cs="宋体"/>
      <w:kern w:val="0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B00C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00C01"/>
    <w:rPr>
      <w:rFonts w:ascii="宋体" w:eastAsia="宋体" w:hAnsi="宋体" w:cs="宋体"/>
      <w:kern w:val="0"/>
      <w:sz w:val="18"/>
      <w:szCs w:val="18"/>
    </w:rPr>
  </w:style>
  <w:style w:type="table" w:styleId="TableGrid">
    <w:name w:val="Table Grid"/>
    <w:basedOn w:val="TableNormal"/>
    <w:uiPriority w:val="99"/>
    <w:rsid w:val="00B00C01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4</Pages>
  <Words>447</Words>
  <Characters>2552</Characters>
  <Application>Microsoft Office Outlook</Application>
  <DocSecurity>0</DocSecurity>
  <Lines>0</Lines>
  <Paragraphs>0</Paragraphs>
  <ScaleCrop>false</ScaleCrop>
  <Company>Micorosoft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djpc</cp:lastModifiedBy>
  <cp:revision>514</cp:revision>
  <cp:lastPrinted>2018-06-25T08:35:00Z</cp:lastPrinted>
  <dcterms:created xsi:type="dcterms:W3CDTF">2018-06-25T01:49:00Z</dcterms:created>
  <dcterms:modified xsi:type="dcterms:W3CDTF">2018-06-28T01:23:00Z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